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D598A" w14:textId="77777777" w:rsidR="00353086" w:rsidRDefault="00353086" w:rsidP="0035308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TOGAYLL</w:t>
      </w:r>
      <w:r>
        <w:rPr>
          <w:rFonts w:cs="Times New Roman"/>
          <w:szCs w:val="24"/>
          <w:lang w:val="en-GB"/>
        </w:rPr>
        <w:t xml:space="preserve">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fl.1477)</w:t>
      </w:r>
    </w:p>
    <w:p w14:paraId="4AD0D853" w14:textId="77777777" w:rsidR="00353086" w:rsidRDefault="00353086" w:rsidP="0035308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Parson of Dingley, Northamptonshire.</w:t>
      </w:r>
    </w:p>
    <w:p w14:paraId="4907D626" w14:textId="77777777" w:rsidR="00353086" w:rsidRDefault="00353086" w:rsidP="00353086">
      <w:pPr>
        <w:pStyle w:val="NoSpacing"/>
        <w:jc w:val="both"/>
        <w:rPr>
          <w:rFonts w:cs="Times New Roman"/>
          <w:szCs w:val="24"/>
          <w:lang w:val="en-GB"/>
        </w:rPr>
      </w:pPr>
    </w:p>
    <w:p w14:paraId="4CAF3C28" w14:textId="77777777" w:rsidR="00353086" w:rsidRDefault="00353086" w:rsidP="00353086">
      <w:pPr>
        <w:pStyle w:val="NoSpacing"/>
        <w:jc w:val="both"/>
        <w:rPr>
          <w:rFonts w:cs="Times New Roman"/>
          <w:szCs w:val="24"/>
          <w:lang w:val="en-GB"/>
        </w:rPr>
      </w:pPr>
    </w:p>
    <w:p w14:paraId="79A3A7E4" w14:textId="77777777" w:rsidR="00353086" w:rsidRDefault="00353086" w:rsidP="0035308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1477</w:t>
      </w:r>
      <w:r>
        <w:rPr>
          <w:rFonts w:cs="Times New Roman"/>
          <w:szCs w:val="24"/>
          <w:lang w:val="en-GB"/>
        </w:rPr>
        <w:tab/>
        <w:t xml:space="preserve">Richard </w:t>
      </w:r>
      <w:proofErr w:type="spellStart"/>
      <w:r>
        <w:rPr>
          <w:rFonts w:cs="Times New Roman"/>
          <w:szCs w:val="24"/>
          <w:lang w:val="en-GB"/>
        </w:rPr>
        <w:t>Chestre</w:t>
      </w:r>
      <w:proofErr w:type="spellEnd"/>
      <w:r>
        <w:rPr>
          <w:rFonts w:cs="Times New Roman"/>
          <w:szCs w:val="24"/>
          <w:lang w:val="en-GB"/>
        </w:rPr>
        <w:t>(q.v.) and William Dunthorne(q.v.), as the executors of</w:t>
      </w:r>
    </w:p>
    <w:p w14:paraId="166CBC1C" w14:textId="77777777" w:rsidR="00353086" w:rsidRDefault="00353086" w:rsidP="0035308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William </w:t>
      </w:r>
      <w:proofErr w:type="spellStart"/>
      <w:r>
        <w:rPr>
          <w:rFonts w:cs="Times New Roman"/>
          <w:szCs w:val="24"/>
          <w:lang w:val="en-GB"/>
        </w:rPr>
        <w:t>Chestre</w:t>
      </w:r>
      <w:proofErr w:type="spellEnd"/>
      <w:r>
        <w:rPr>
          <w:rFonts w:cs="Times New Roman"/>
          <w:szCs w:val="24"/>
          <w:lang w:val="en-GB"/>
        </w:rPr>
        <w:t xml:space="preserve"> of London, skinner(q.v.), brought a plaint of debt against </w:t>
      </w:r>
      <w:proofErr w:type="gramStart"/>
      <w:r>
        <w:rPr>
          <w:rFonts w:cs="Times New Roman"/>
          <w:szCs w:val="24"/>
          <w:lang w:val="en-GB"/>
        </w:rPr>
        <w:t>him</w:t>
      </w:r>
      <w:proofErr w:type="gramEnd"/>
    </w:p>
    <w:p w14:paraId="64792F66" w14:textId="77777777" w:rsidR="00353086" w:rsidRDefault="00353086" w:rsidP="0035308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and Thomas Fery of Oakham, Rutland(q.v.).</w:t>
      </w:r>
    </w:p>
    <w:p w14:paraId="181C42DC" w14:textId="77777777" w:rsidR="00353086" w:rsidRDefault="00353086" w:rsidP="0035308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D76884">
          <w:rPr>
            <w:rStyle w:val="Hyperlink"/>
            <w:rFonts w:cs="Times New Roman"/>
            <w:szCs w:val="24"/>
            <w:lang w:val="en-GB"/>
          </w:rPr>
          <w:t>https://waalt.uh.edu/index.php/CP40/853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F3DAD7E" w14:textId="77777777" w:rsidR="00353086" w:rsidRDefault="00353086" w:rsidP="00353086">
      <w:pPr>
        <w:pStyle w:val="NoSpacing"/>
        <w:jc w:val="both"/>
        <w:rPr>
          <w:rFonts w:cs="Times New Roman"/>
          <w:szCs w:val="24"/>
          <w:lang w:val="en-GB"/>
        </w:rPr>
      </w:pPr>
    </w:p>
    <w:p w14:paraId="4C357DC2" w14:textId="77777777" w:rsidR="00353086" w:rsidRDefault="00353086" w:rsidP="00353086">
      <w:pPr>
        <w:pStyle w:val="NoSpacing"/>
        <w:jc w:val="both"/>
        <w:rPr>
          <w:rFonts w:cs="Times New Roman"/>
          <w:szCs w:val="24"/>
          <w:lang w:val="en-GB"/>
        </w:rPr>
      </w:pPr>
    </w:p>
    <w:p w14:paraId="3B266427" w14:textId="77777777" w:rsidR="00353086" w:rsidRDefault="00353086" w:rsidP="0035308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22 January 2024</w:t>
      </w:r>
    </w:p>
    <w:p w14:paraId="73F2B13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1088E" w14:textId="77777777" w:rsidR="00353086" w:rsidRDefault="00353086" w:rsidP="009139A6">
      <w:r>
        <w:separator/>
      </w:r>
    </w:p>
  </w:endnote>
  <w:endnote w:type="continuationSeparator" w:id="0">
    <w:p w14:paraId="721474A8" w14:textId="77777777" w:rsidR="00353086" w:rsidRDefault="003530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8E2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ADB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174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2CC7B" w14:textId="77777777" w:rsidR="00353086" w:rsidRDefault="00353086" w:rsidP="009139A6">
      <w:r>
        <w:separator/>
      </w:r>
    </w:p>
  </w:footnote>
  <w:footnote w:type="continuationSeparator" w:id="0">
    <w:p w14:paraId="2E55206E" w14:textId="77777777" w:rsidR="00353086" w:rsidRDefault="003530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A49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86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73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086"/>
    <w:rsid w:val="000666E0"/>
    <w:rsid w:val="002510B7"/>
    <w:rsid w:val="0035308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54B3B"/>
  <w15:chartTrackingRefBased/>
  <w15:docId w15:val="{C080BC18-67F8-4148-8E04-848D95B59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530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2024-02-01T15:24:00Z</dcterms:created>
  <dcterms:modified xsi:type="dcterms:W3CDTF">2024-02-01T15:25:00Z</dcterms:modified>
</cp:coreProperties>
</file>